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5B6CF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</w:rPr>
        <w:t>Nicholas LATHE</w:t>
      </w:r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   </w:t>
      </w:r>
      <w:proofErr w:type="gramStart"/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  (</w:t>
      </w:r>
      <w:proofErr w:type="gramEnd"/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fl.1483)</w:t>
      </w:r>
    </w:p>
    <w:p w14:paraId="2562FBC5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</w:p>
    <w:p w14:paraId="61616A23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</w:p>
    <w:p w14:paraId="7131BC0B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  <w:t>1483</w:t>
      </w:r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  <w:t xml:space="preserve">He and John Maas(q.v.) made a plaint of debt against Walter </w:t>
      </w:r>
      <w:proofErr w:type="spellStart"/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Flete</w:t>
      </w:r>
      <w:proofErr w:type="spellEnd"/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of Bury</w:t>
      </w:r>
    </w:p>
    <w:p w14:paraId="1C07F174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u w:val="none"/>
        </w:rPr>
      </w:pPr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</w:r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</w:r>
      <w:proofErr w:type="spellStart"/>
      <w:proofErr w:type="gramStart"/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St.Edmunds</w:t>
      </w:r>
      <w:proofErr w:type="spellEnd"/>
      <w:proofErr w:type="gramEnd"/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u w:val="none"/>
        </w:rPr>
        <w:t xml:space="preserve">(q.v.) and John </w:t>
      </w:r>
      <w:proofErr w:type="spellStart"/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u w:val="none"/>
        </w:rPr>
        <w:t>Derman</w:t>
      </w:r>
      <w:proofErr w:type="spellEnd"/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u w:val="none"/>
        </w:rPr>
        <w:t>, also of Bury(q.v.).</w:t>
      </w:r>
    </w:p>
    <w:p w14:paraId="77C6A190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  <w:r w:rsidRPr="004229B7">
        <w:rPr>
          <w:rStyle w:val="Hyperlink"/>
          <w:rFonts w:ascii="Times New Roman" w:eastAsia="Calibri" w:hAnsi="Times New Roman" w:cs="Times New Roman"/>
          <w:sz w:val="24"/>
          <w:u w:val="none"/>
        </w:rPr>
        <w:tab/>
      </w:r>
      <w:r w:rsidRPr="004229B7">
        <w:rPr>
          <w:rStyle w:val="Hyperlink"/>
          <w:rFonts w:ascii="Times New Roman" w:eastAsia="Calibri" w:hAnsi="Times New Roman" w:cs="Times New Roman"/>
          <w:sz w:val="24"/>
          <w:u w:val="none"/>
        </w:rPr>
        <w:tab/>
      </w:r>
      <w:r w:rsidRPr="004229B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4229B7">
          <w:rPr>
            <w:rStyle w:val="Hyperlink"/>
            <w:rFonts w:ascii="Times New Roman" w:eastAsia="Calibri" w:hAnsi="Times New Roman" w:cs="Times New Roman"/>
            <w:sz w:val="24"/>
            <w:szCs w:val="24"/>
            <w:u w:val="none"/>
          </w:rPr>
          <w:t>http://aalt.law.uh.edu/Indices/CP40Indices/CP40no883Pl.htm</w:t>
        </w:r>
      </w:hyperlink>
      <w:r w:rsidRPr="004229B7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)</w:t>
      </w:r>
    </w:p>
    <w:p w14:paraId="1A311AE2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</w:p>
    <w:p w14:paraId="68E11675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</w:p>
    <w:p w14:paraId="1E2775DA" w14:textId="77777777" w:rsidR="004229B7" w:rsidRPr="004229B7" w:rsidRDefault="004229B7" w:rsidP="004229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4229B7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26 June 2021</w:t>
      </w:r>
    </w:p>
    <w:p w14:paraId="29026A38" w14:textId="77777777" w:rsidR="00BA00AB" w:rsidRPr="004229B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229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8B365" w14:textId="77777777" w:rsidR="004229B7" w:rsidRDefault="004229B7" w:rsidP="009139A6">
      <w:r>
        <w:separator/>
      </w:r>
    </w:p>
  </w:endnote>
  <w:endnote w:type="continuationSeparator" w:id="0">
    <w:p w14:paraId="7A83545D" w14:textId="77777777" w:rsidR="004229B7" w:rsidRDefault="004229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3C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1E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06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AC8D" w14:textId="77777777" w:rsidR="004229B7" w:rsidRDefault="004229B7" w:rsidP="009139A6">
      <w:r>
        <w:separator/>
      </w:r>
    </w:p>
  </w:footnote>
  <w:footnote w:type="continuationSeparator" w:id="0">
    <w:p w14:paraId="4A47C56C" w14:textId="77777777" w:rsidR="004229B7" w:rsidRDefault="004229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01B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F77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E26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9B7"/>
    <w:rsid w:val="000666E0"/>
    <w:rsid w:val="002510B7"/>
    <w:rsid w:val="004229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434AB"/>
  <w15:chartTrackingRefBased/>
  <w15:docId w15:val="{31FF3A8E-3456-430C-813C-DA7613B5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229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2021-08-15T08:07:00Z</dcterms:created>
  <dcterms:modified xsi:type="dcterms:W3CDTF">2021-08-15T08:08:00Z</dcterms:modified>
</cp:coreProperties>
</file>